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1983" w14:textId="184028F6" w:rsidR="00BA00AB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PORRETT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d.1459)</w:t>
      </w:r>
    </w:p>
    <w:p w14:paraId="70701698" w14:textId="2C7C2831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Lofthouse.</w:t>
      </w:r>
    </w:p>
    <w:p w14:paraId="321EA5A3" w14:textId="5CC51CC7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DF1D6" w14:textId="136355AB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DA3A11" w14:textId="790ABD7B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Mar.1458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2C140827" w14:textId="445FBCC6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7D9C149" w14:textId="67D8E0B0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0B19C" w14:textId="151A4FD8" w:rsid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5BE5A" w14:textId="26EFD64A" w:rsidR="00DC25C2" w:rsidRPr="00DC25C2" w:rsidRDefault="00DC25C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2021</w:t>
      </w:r>
    </w:p>
    <w:sectPr w:rsidR="00DC25C2" w:rsidRPr="00DC25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08DCF" w14:textId="77777777" w:rsidR="00DC25C2" w:rsidRDefault="00DC25C2" w:rsidP="009139A6">
      <w:r>
        <w:separator/>
      </w:r>
    </w:p>
  </w:endnote>
  <w:endnote w:type="continuationSeparator" w:id="0">
    <w:p w14:paraId="20807522" w14:textId="77777777" w:rsidR="00DC25C2" w:rsidRDefault="00DC25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9C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79B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765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0A5EF" w14:textId="77777777" w:rsidR="00DC25C2" w:rsidRDefault="00DC25C2" w:rsidP="009139A6">
      <w:r>
        <w:separator/>
      </w:r>
    </w:p>
  </w:footnote>
  <w:footnote w:type="continuationSeparator" w:id="0">
    <w:p w14:paraId="4DFF9F9A" w14:textId="77777777" w:rsidR="00DC25C2" w:rsidRDefault="00DC25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563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F53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FF84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5C2"/>
    <w:rsid w:val="000666E0"/>
    <w:rsid w:val="002510B7"/>
    <w:rsid w:val="005C130B"/>
    <w:rsid w:val="00826F5C"/>
    <w:rsid w:val="009139A6"/>
    <w:rsid w:val="009448BB"/>
    <w:rsid w:val="00A3176C"/>
    <w:rsid w:val="00BA00AB"/>
    <w:rsid w:val="00DC25C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6128B"/>
  <w15:chartTrackingRefBased/>
  <w15:docId w15:val="{1F6069F3-B869-4F59-BCAB-0FED453ED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2021-04-04T19:40:00Z</dcterms:created>
  <dcterms:modified xsi:type="dcterms:W3CDTF">2021-04-04T19:42:00Z</dcterms:modified>
</cp:coreProperties>
</file>